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BB16C" w14:textId="77777777" w:rsidR="002137D8" w:rsidRDefault="002137D8" w:rsidP="002137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DARELL</w:t>
      </w:r>
      <w:r>
        <w:rPr>
          <w:rFonts w:ascii="Times New Roman" w:hAnsi="Times New Roman" w:cs="Times New Roman"/>
          <w:sz w:val="24"/>
          <w:szCs w:val="24"/>
        </w:rPr>
        <w:t xml:space="preserve">       (fl.1402)</w:t>
      </w:r>
    </w:p>
    <w:p w14:paraId="63426DF9" w14:textId="77777777" w:rsidR="002137D8" w:rsidRDefault="002137D8" w:rsidP="002137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81DF79" w14:textId="77777777" w:rsidR="002137D8" w:rsidRDefault="002137D8" w:rsidP="002137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66DBA8" w14:textId="77777777" w:rsidR="002137D8" w:rsidRDefault="002137D8" w:rsidP="002137D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Oct.1402</w:t>
      </w:r>
      <w:r>
        <w:rPr>
          <w:rFonts w:ascii="Times New Roman" w:hAnsi="Times New Roman" w:cs="Times New Roman"/>
          <w:sz w:val="24"/>
          <w:szCs w:val="24"/>
        </w:rPr>
        <w:tab/>
        <w:t>He and John Gybon(q.v.) were commissioned to levy and collect the subsidy granted to the King by Parliament in the port of Sandwich and in all ports and</w:t>
      </w:r>
    </w:p>
    <w:p w14:paraId="6805866F" w14:textId="77777777" w:rsidR="002137D8" w:rsidRDefault="002137D8" w:rsidP="002137D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places from there to Gravesend on one side and Romney on the other.</w:t>
      </w:r>
    </w:p>
    <w:p w14:paraId="37033853" w14:textId="14C199AE" w:rsidR="002137D8" w:rsidRDefault="002137D8" w:rsidP="002137D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p.170)</w:t>
      </w:r>
    </w:p>
    <w:p w14:paraId="1BB6B3AE" w14:textId="77777777" w:rsidR="00346100" w:rsidRDefault="00346100" w:rsidP="0034610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Oct.1402</w:t>
      </w:r>
      <w:r>
        <w:rPr>
          <w:rFonts w:ascii="Times New Roman" w:hAnsi="Times New Roman" w:cs="Times New Roman"/>
          <w:sz w:val="24"/>
          <w:szCs w:val="24"/>
        </w:rPr>
        <w:tab/>
        <w:t>He and John Godeston(q.v.) were commissioned to levy and collect the subsidy granted to the King by Parliament in the port of Sandwich and in all ports and</w:t>
      </w:r>
    </w:p>
    <w:p w14:paraId="4B17D721" w14:textId="77777777" w:rsidR="00346100" w:rsidRDefault="00346100" w:rsidP="0034610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places from there to Gravesend on one side and Romney on the other.</w:t>
      </w:r>
    </w:p>
    <w:p w14:paraId="6CA4DA50" w14:textId="6433E494" w:rsidR="00346100" w:rsidRDefault="00346100" w:rsidP="0034610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p.170)</w:t>
      </w:r>
    </w:p>
    <w:p w14:paraId="43C86629" w14:textId="77777777" w:rsidR="00346100" w:rsidRDefault="00346100" w:rsidP="003461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Mar.1403</w:t>
      </w:r>
      <w:r>
        <w:rPr>
          <w:rFonts w:ascii="Times New Roman" w:hAnsi="Times New Roman" w:cs="Times New Roman"/>
          <w:sz w:val="24"/>
          <w:szCs w:val="24"/>
        </w:rPr>
        <w:tab/>
        <w:t>He and John Godneston(q.v.) were commissioned to levy and collect in</w:t>
      </w:r>
    </w:p>
    <w:p w14:paraId="7A0400F7" w14:textId="77777777" w:rsidR="00346100" w:rsidRDefault="00346100" w:rsidP="003461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port of Sandwich and all adjacent ports and places the subsidy granted to</w:t>
      </w:r>
    </w:p>
    <w:p w14:paraId="35D4E7AB" w14:textId="51E4AD24" w:rsidR="00346100" w:rsidRDefault="00346100" w:rsidP="003461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King at the last Parliament.   (C.F.R. 1399-1405 p.206)</w:t>
      </w:r>
    </w:p>
    <w:p w14:paraId="6231632E" w14:textId="77777777" w:rsidR="00346100" w:rsidRDefault="00346100" w:rsidP="002137D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194A67D" w14:textId="77777777" w:rsidR="002137D8" w:rsidRDefault="002137D8" w:rsidP="002137D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EC3D730" w14:textId="77777777" w:rsidR="002137D8" w:rsidRDefault="002137D8" w:rsidP="002137D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2314BF" w14:textId="4CD316F1" w:rsidR="002137D8" w:rsidRDefault="002137D8" w:rsidP="002137D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2021</w:t>
      </w:r>
    </w:p>
    <w:p w14:paraId="592405B9" w14:textId="78797D82" w:rsidR="00346100" w:rsidRDefault="00346100" w:rsidP="002137D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January 2022</w:t>
      </w:r>
    </w:p>
    <w:p w14:paraId="67EC757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61A16" w14:textId="77777777" w:rsidR="00413757" w:rsidRDefault="00413757" w:rsidP="009139A6">
      <w:r>
        <w:separator/>
      </w:r>
    </w:p>
  </w:endnote>
  <w:endnote w:type="continuationSeparator" w:id="0">
    <w:p w14:paraId="564E00A8" w14:textId="77777777" w:rsidR="00413757" w:rsidRDefault="004137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C63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4B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D2F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E6DCF" w14:textId="77777777" w:rsidR="00413757" w:rsidRDefault="00413757" w:rsidP="009139A6">
      <w:r>
        <w:separator/>
      </w:r>
    </w:p>
  </w:footnote>
  <w:footnote w:type="continuationSeparator" w:id="0">
    <w:p w14:paraId="032E054D" w14:textId="77777777" w:rsidR="00413757" w:rsidRDefault="004137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EA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888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87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7D8"/>
    <w:rsid w:val="000666E0"/>
    <w:rsid w:val="002137D8"/>
    <w:rsid w:val="002510B7"/>
    <w:rsid w:val="00346100"/>
    <w:rsid w:val="0041375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8C325"/>
  <w15:chartTrackingRefBased/>
  <w15:docId w15:val="{4D7AABEA-9FF3-4E1F-B03C-752DE3F3C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2021-05-21T18:54:00Z</dcterms:created>
  <dcterms:modified xsi:type="dcterms:W3CDTF">2022-01-07T17:02:00Z</dcterms:modified>
</cp:coreProperties>
</file>